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A16" w:rsidRPr="00FB7393" w:rsidRDefault="00227A16" w:rsidP="00FB7393">
      <w:pPr>
        <w:shd w:val="clear" w:color="auto" w:fill="FFFFFF"/>
        <w:tabs>
          <w:tab w:val="left" w:pos="7205"/>
        </w:tabs>
        <w:ind w:left="5400"/>
        <w:rPr>
          <w:sz w:val="24"/>
          <w:szCs w:val="24"/>
        </w:rPr>
      </w:pPr>
      <w:r w:rsidRPr="00FB7393">
        <w:rPr>
          <w:sz w:val="24"/>
          <w:szCs w:val="24"/>
        </w:rPr>
        <w:t>Приложение    к  постановлению администрации Унечского района</w:t>
      </w:r>
    </w:p>
    <w:p w:rsidR="00227A16" w:rsidRPr="00FB7393" w:rsidRDefault="00227A16" w:rsidP="00FB7393">
      <w:pPr>
        <w:shd w:val="clear" w:color="auto" w:fill="FFFFFF"/>
        <w:ind w:left="5400"/>
        <w:rPr>
          <w:sz w:val="24"/>
          <w:szCs w:val="24"/>
        </w:rPr>
      </w:pPr>
      <w:r>
        <w:rPr>
          <w:sz w:val="24"/>
          <w:szCs w:val="24"/>
        </w:rPr>
        <w:t>От 05.06.2017 №171</w:t>
      </w:r>
    </w:p>
    <w:p w:rsidR="00227A16" w:rsidRDefault="00227A16" w:rsidP="002E6B6D">
      <w:pPr>
        <w:shd w:val="clear" w:color="auto" w:fill="FFFFFF"/>
        <w:ind w:left="34"/>
        <w:jc w:val="center"/>
        <w:rPr>
          <w:sz w:val="28"/>
          <w:szCs w:val="28"/>
        </w:rPr>
      </w:pPr>
    </w:p>
    <w:p w:rsidR="00227A16" w:rsidRPr="00DE0CBD" w:rsidRDefault="00227A16" w:rsidP="002E6B6D">
      <w:pPr>
        <w:shd w:val="clear" w:color="auto" w:fill="FFFFFF"/>
        <w:ind w:left="34"/>
        <w:jc w:val="center"/>
        <w:rPr>
          <w:sz w:val="28"/>
          <w:szCs w:val="28"/>
        </w:rPr>
      </w:pPr>
    </w:p>
    <w:p w:rsidR="00227A16" w:rsidRPr="009007EB" w:rsidRDefault="00227A16" w:rsidP="00725ABC">
      <w:pPr>
        <w:shd w:val="clear" w:color="auto" w:fill="FFFFFF"/>
        <w:ind w:left="34"/>
        <w:jc w:val="center"/>
      </w:pPr>
      <w:r w:rsidRPr="00DE0CBD">
        <w:rPr>
          <w:sz w:val="28"/>
          <w:szCs w:val="28"/>
        </w:rPr>
        <w:t xml:space="preserve">Краткосрочный </w:t>
      </w:r>
      <w:r>
        <w:rPr>
          <w:sz w:val="28"/>
          <w:szCs w:val="28"/>
        </w:rPr>
        <w:t xml:space="preserve">(2017-2019 годы) </w:t>
      </w:r>
      <w:r w:rsidRPr="00DE0CBD">
        <w:rPr>
          <w:sz w:val="28"/>
          <w:szCs w:val="28"/>
        </w:rPr>
        <w:t>план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реализации региональной программы</w:t>
      </w:r>
    </w:p>
    <w:p w:rsidR="00227A16" w:rsidRPr="009007EB" w:rsidRDefault="00227A16" w:rsidP="00676524">
      <w:pPr>
        <w:shd w:val="clear" w:color="auto" w:fill="FFFFFF"/>
        <w:ind w:left="24"/>
        <w:jc w:val="center"/>
        <w:rPr>
          <w:spacing w:val="-2"/>
          <w:sz w:val="28"/>
          <w:szCs w:val="28"/>
        </w:rPr>
      </w:pPr>
      <w:r w:rsidRPr="009007EB">
        <w:rPr>
          <w:sz w:val="28"/>
          <w:szCs w:val="28"/>
        </w:rPr>
        <w:t xml:space="preserve">«Проведение капитального ремонта общего имущества многоквартирных домов  на территории Брянской области (2014-2043 годы)» на территории </w:t>
      </w:r>
      <w:r w:rsidRPr="00FB7393">
        <w:rPr>
          <w:sz w:val="28"/>
          <w:szCs w:val="28"/>
        </w:rPr>
        <w:t>муниципального образования «Высокское сельское поселение»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Унечского муниципального района</w:t>
      </w:r>
    </w:p>
    <w:p w:rsidR="00227A16" w:rsidRDefault="00227A16" w:rsidP="001B5D6E">
      <w:pPr>
        <w:shd w:val="clear" w:color="auto" w:fill="FFFFFF"/>
        <w:ind w:right="1075"/>
        <w:jc w:val="center"/>
        <w:rPr>
          <w:spacing w:val="-2"/>
          <w:sz w:val="28"/>
          <w:szCs w:val="28"/>
        </w:rPr>
      </w:pPr>
    </w:p>
    <w:p w:rsidR="00227A16" w:rsidRPr="009007EB" w:rsidRDefault="00227A16" w:rsidP="001B5D6E">
      <w:pPr>
        <w:shd w:val="clear" w:color="auto" w:fill="FFFFFF"/>
        <w:ind w:right="1075"/>
        <w:jc w:val="center"/>
      </w:pPr>
      <w:r w:rsidRPr="009007EB">
        <w:rPr>
          <w:spacing w:val="-2"/>
          <w:sz w:val="28"/>
          <w:szCs w:val="28"/>
        </w:rPr>
        <w:t>1.</w:t>
      </w:r>
      <w:r>
        <w:rPr>
          <w:spacing w:val="-2"/>
          <w:sz w:val="28"/>
          <w:szCs w:val="28"/>
        </w:rPr>
        <w:t xml:space="preserve"> </w:t>
      </w:r>
      <w:r w:rsidRPr="009007EB">
        <w:rPr>
          <w:spacing w:val="-2"/>
          <w:sz w:val="28"/>
          <w:szCs w:val="28"/>
        </w:rPr>
        <w:t xml:space="preserve">Целевые показатели и ожидаемые итоги реализации </w:t>
      </w:r>
      <w:r w:rsidRPr="009007EB">
        <w:rPr>
          <w:sz w:val="28"/>
          <w:szCs w:val="28"/>
        </w:rPr>
        <w:t>краткосрочного плана</w:t>
      </w:r>
    </w:p>
    <w:p w:rsidR="00227A16" w:rsidRPr="009007EB" w:rsidRDefault="00227A16" w:rsidP="001B5D6E">
      <w:pPr>
        <w:shd w:val="clear" w:color="auto" w:fill="FFFFFF"/>
        <w:ind w:left="10"/>
        <w:jc w:val="both"/>
        <w:rPr>
          <w:sz w:val="28"/>
          <w:szCs w:val="28"/>
        </w:rPr>
      </w:pPr>
    </w:p>
    <w:p w:rsidR="00227A16" w:rsidRPr="00FB7393" w:rsidRDefault="00227A16" w:rsidP="00FB7393">
      <w:pPr>
        <w:shd w:val="clear" w:color="auto" w:fill="FFFFFF"/>
        <w:ind w:left="-540" w:firstLine="720"/>
        <w:jc w:val="both"/>
        <w:rPr>
          <w:sz w:val="24"/>
          <w:szCs w:val="24"/>
        </w:rPr>
      </w:pPr>
      <w:r w:rsidRPr="00FB7393">
        <w:rPr>
          <w:sz w:val="24"/>
          <w:szCs w:val="24"/>
        </w:rPr>
        <w:t xml:space="preserve">Целями краткосрочного (2017-2019годы) плана реализации региональной программы «Проведение капитального ремонта общего имущества многоквартирных домов  на территории Брянской области (2014-2043 годы)» на территории муниципального образования «Высокское сельское поселение» Унечского муниципального района (далее - краткосрочный план) являются конкретизация сроков проведения капитального ремонта общего имущества в многоквартирных домах, </w:t>
      </w:r>
      <w:r w:rsidRPr="00FB7393">
        <w:rPr>
          <w:spacing w:val="-1"/>
          <w:sz w:val="24"/>
          <w:szCs w:val="24"/>
        </w:rPr>
        <w:t xml:space="preserve">уточнение планируемых видов услуг и (или) работ по капитальному ремонту, </w:t>
      </w:r>
      <w:r w:rsidRPr="00FB7393">
        <w:rPr>
          <w:sz w:val="24"/>
          <w:szCs w:val="24"/>
        </w:rPr>
        <w:t>определение видов и объема государственной поддержки, муниципальной поддержки капитального ремонта.</w:t>
      </w:r>
    </w:p>
    <w:p w:rsidR="00227A16" w:rsidRPr="00FB7393" w:rsidRDefault="00227A16" w:rsidP="00FB7393">
      <w:pPr>
        <w:shd w:val="clear" w:color="auto" w:fill="FFFFFF"/>
        <w:ind w:left="-540" w:firstLine="720"/>
        <w:rPr>
          <w:sz w:val="24"/>
          <w:szCs w:val="24"/>
        </w:rPr>
      </w:pPr>
      <w:r w:rsidRPr="00FB7393">
        <w:rPr>
          <w:spacing w:val="-1"/>
          <w:sz w:val="24"/>
          <w:szCs w:val="24"/>
        </w:rPr>
        <w:t>Задачи краткосрочного плана:</w:t>
      </w:r>
    </w:p>
    <w:p w:rsidR="00227A16" w:rsidRPr="00FB7393" w:rsidRDefault="00227A16" w:rsidP="00FB7393">
      <w:pPr>
        <w:numPr>
          <w:ilvl w:val="0"/>
          <w:numId w:val="1"/>
        </w:numPr>
        <w:shd w:val="clear" w:color="auto" w:fill="FFFFFF"/>
        <w:ind w:left="-540" w:right="14" w:firstLine="720"/>
        <w:jc w:val="both"/>
        <w:rPr>
          <w:spacing w:val="-16"/>
          <w:sz w:val="24"/>
          <w:szCs w:val="24"/>
        </w:rPr>
      </w:pPr>
      <w:r w:rsidRPr="00FB7393">
        <w:rPr>
          <w:sz w:val="24"/>
          <w:szCs w:val="24"/>
        </w:rPr>
        <w:t>создание благоприятных условий проживания граждан в многоквартирных домах, включенных в краткосрочный план;</w:t>
      </w:r>
    </w:p>
    <w:p w:rsidR="00227A16" w:rsidRPr="00FB7393" w:rsidRDefault="00227A16" w:rsidP="00FB7393">
      <w:pPr>
        <w:numPr>
          <w:ilvl w:val="0"/>
          <w:numId w:val="1"/>
        </w:numPr>
        <w:shd w:val="clear" w:color="auto" w:fill="FFFFFF"/>
        <w:ind w:left="-540" w:right="14" w:firstLine="720"/>
        <w:jc w:val="both"/>
        <w:rPr>
          <w:spacing w:val="-6"/>
          <w:sz w:val="24"/>
          <w:szCs w:val="24"/>
        </w:rPr>
      </w:pPr>
      <w:r w:rsidRPr="00FB7393">
        <w:rPr>
          <w:sz w:val="24"/>
          <w:szCs w:val="24"/>
        </w:rPr>
        <w:t>информирование населения о сроках проведения и объемах работ по капитальному ремонту общего имущества в многоквартирных домах, включенных в краткосрочный план;</w:t>
      </w:r>
    </w:p>
    <w:p w:rsidR="00227A16" w:rsidRPr="00FB7393" w:rsidRDefault="00227A16" w:rsidP="00FB7393">
      <w:pPr>
        <w:numPr>
          <w:ilvl w:val="0"/>
          <w:numId w:val="1"/>
        </w:numPr>
        <w:shd w:val="clear" w:color="auto" w:fill="FFFFFF"/>
        <w:ind w:left="-540" w:right="14" w:firstLine="720"/>
        <w:jc w:val="both"/>
        <w:rPr>
          <w:spacing w:val="-8"/>
          <w:sz w:val="24"/>
          <w:szCs w:val="24"/>
        </w:rPr>
      </w:pPr>
      <w:r w:rsidRPr="00FB7393">
        <w:rPr>
          <w:sz w:val="24"/>
          <w:szCs w:val="24"/>
        </w:rPr>
        <w:t>снижение величины физического износа элементов зданий многоквартирных домов.</w:t>
      </w:r>
    </w:p>
    <w:p w:rsidR="00227A16" w:rsidRPr="00FB7393" w:rsidRDefault="00227A16" w:rsidP="00FB7393">
      <w:pPr>
        <w:shd w:val="clear" w:color="auto" w:fill="FFFFFF"/>
        <w:ind w:left="-540" w:right="14" w:firstLine="720"/>
        <w:jc w:val="both"/>
        <w:rPr>
          <w:sz w:val="24"/>
          <w:szCs w:val="24"/>
        </w:rPr>
      </w:pPr>
      <w:r w:rsidRPr="00FB7393">
        <w:rPr>
          <w:sz w:val="24"/>
          <w:szCs w:val="24"/>
        </w:rPr>
        <w:t xml:space="preserve">Ожидаемым итогом реализации краткосрочного плана является проведение капитального ремонта 1 многоквартирного дома, приложение №3 к краткосрочному плану. </w:t>
      </w:r>
    </w:p>
    <w:p w:rsidR="00227A16" w:rsidRPr="009007EB" w:rsidRDefault="00227A16" w:rsidP="00CF4389">
      <w:pPr>
        <w:shd w:val="clear" w:color="auto" w:fill="FFFFFF"/>
        <w:ind w:left="5" w:right="24" w:hanging="5"/>
        <w:jc w:val="both"/>
        <w:rPr>
          <w:sz w:val="28"/>
          <w:szCs w:val="28"/>
        </w:rPr>
      </w:pPr>
    </w:p>
    <w:p w:rsidR="00227A16" w:rsidRPr="009007EB" w:rsidRDefault="00227A16" w:rsidP="00725ABC">
      <w:pPr>
        <w:shd w:val="clear" w:color="auto" w:fill="FFFFFF"/>
        <w:ind w:left="5" w:right="24" w:hanging="5"/>
        <w:jc w:val="center"/>
      </w:pPr>
      <w:r w:rsidRPr="009007EB">
        <w:rPr>
          <w:sz w:val="28"/>
          <w:szCs w:val="28"/>
        </w:rPr>
        <w:t>2. Объем и источники финансирования мероприятий, осуществляемых</w:t>
      </w:r>
    </w:p>
    <w:p w:rsidR="00227A16" w:rsidRPr="009007EB" w:rsidRDefault="00227A16" w:rsidP="001B5D6E">
      <w:pPr>
        <w:shd w:val="clear" w:color="auto" w:fill="FFFFFF"/>
        <w:ind w:left="3134" w:hanging="5"/>
      </w:pPr>
      <w:r w:rsidRPr="009007EB">
        <w:rPr>
          <w:sz w:val="28"/>
          <w:szCs w:val="28"/>
        </w:rPr>
        <w:t>в рамках краткосрочного плана</w:t>
      </w:r>
    </w:p>
    <w:p w:rsidR="00227A16" w:rsidRPr="009007EB" w:rsidRDefault="00227A16" w:rsidP="001B5D6E">
      <w:pPr>
        <w:shd w:val="clear" w:color="auto" w:fill="FFFFFF"/>
        <w:ind w:left="58" w:firstLine="662"/>
        <w:jc w:val="both"/>
        <w:rPr>
          <w:sz w:val="28"/>
          <w:szCs w:val="28"/>
        </w:rPr>
      </w:pPr>
    </w:p>
    <w:p w:rsidR="00227A16" w:rsidRPr="00FB7393" w:rsidRDefault="00227A16" w:rsidP="00FB7393">
      <w:pPr>
        <w:shd w:val="clear" w:color="auto" w:fill="FFFFFF"/>
        <w:ind w:left="-540" w:firstLine="720"/>
        <w:jc w:val="both"/>
        <w:rPr>
          <w:sz w:val="24"/>
          <w:szCs w:val="24"/>
        </w:rPr>
      </w:pPr>
      <w:r w:rsidRPr="00FB7393">
        <w:rPr>
          <w:sz w:val="24"/>
          <w:szCs w:val="24"/>
        </w:rPr>
        <w:t>Общий объем финансирования краткосрочного плана составляет 1 422 960,00 рублей, в том числе:</w:t>
      </w:r>
    </w:p>
    <w:p w:rsidR="00227A16" w:rsidRPr="00FB7393" w:rsidRDefault="00227A16" w:rsidP="00FB7393">
      <w:pPr>
        <w:shd w:val="clear" w:color="auto" w:fill="FFFFFF"/>
        <w:ind w:left="-540" w:right="10" w:firstLine="720"/>
        <w:jc w:val="both"/>
        <w:rPr>
          <w:sz w:val="24"/>
          <w:szCs w:val="24"/>
        </w:rPr>
      </w:pPr>
      <w:r w:rsidRPr="00FB7393">
        <w:rPr>
          <w:sz w:val="24"/>
          <w:szCs w:val="24"/>
        </w:rPr>
        <w:t>- субсидии за счет средств Фонда содействия реформированию жилищно-коммунального хозяйства (далее - Фонд) – 0 рублей;</w:t>
      </w:r>
    </w:p>
    <w:p w:rsidR="00227A16" w:rsidRPr="00FB7393" w:rsidRDefault="00227A16" w:rsidP="00FB7393">
      <w:pPr>
        <w:shd w:val="clear" w:color="auto" w:fill="FFFFFF"/>
        <w:ind w:left="-540" w:firstLine="720"/>
        <w:rPr>
          <w:sz w:val="24"/>
          <w:szCs w:val="24"/>
        </w:rPr>
      </w:pPr>
      <w:r w:rsidRPr="00FB7393">
        <w:rPr>
          <w:sz w:val="24"/>
          <w:szCs w:val="24"/>
        </w:rPr>
        <w:t>- субсидии за счет областного бюджета – 0 рублей;</w:t>
      </w:r>
    </w:p>
    <w:p w:rsidR="00227A16" w:rsidRPr="00FB7393" w:rsidRDefault="00227A16" w:rsidP="00FB7393">
      <w:pPr>
        <w:shd w:val="clear" w:color="auto" w:fill="FFFFFF"/>
        <w:ind w:left="-540" w:right="10" w:firstLine="720"/>
        <w:jc w:val="both"/>
        <w:rPr>
          <w:sz w:val="24"/>
          <w:szCs w:val="24"/>
        </w:rPr>
      </w:pPr>
      <w:r w:rsidRPr="00FB7393">
        <w:rPr>
          <w:sz w:val="24"/>
          <w:szCs w:val="24"/>
        </w:rPr>
        <w:t>- субсидии, предусмотренные в бюджете муниципального образования – 0 рублей;</w:t>
      </w:r>
    </w:p>
    <w:p w:rsidR="00227A16" w:rsidRPr="00FB7393" w:rsidRDefault="00227A16" w:rsidP="00FB7393">
      <w:pPr>
        <w:shd w:val="clear" w:color="auto" w:fill="FFFFFF"/>
        <w:ind w:left="-540" w:right="24" w:firstLine="720"/>
        <w:jc w:val="both"/>
        <w:rPr>
          <w:sz w:val="24"/>
          <w:szCs w:val="24"/>
        </w:rPr>
      </w:pPr>
      <w:r w:rsidRPr="00FB7393">
        <w:rPr>
          <w:sz w:val="24"/>
          <w:szCs w:val="24"/>
        </w:rPr>
        <w:t>- за счет собственников помещений в многоквартирных домах 1 422 960,00 рублей.</w:t>
      </w:r>
    </w:p>
    <w:p w:rsidR="00227A16" w:rsidRPr="00FB7393" w:rsidRDefault="00227A16" w:rsidP="00FB7393">
      <w:pPr>
        <w:shd w:val="clear" w:color="auto" w:fill="FFFFFF"/>
        <w:ind w:left="-540" w:right="24" w:firstLine="720"/>
        <w:jc w:val="both"/>
        <w:rPr>
          <w:sz w:val="24"/>
          <w:szCs w:val="24"/>
        </w:rPr>
      </w:pPr>
    </w:p>
    <w:p w:rsidR="00227A16" w:rsidRPr="009007EB" w:rsidRDefault="00227A16" w:rsidP="00DF0DB5">
      <w:pPr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9007EB">
        <w:rPr>
          <w:sz w:val="28"/>
          <w:szCs w:val="28"/>
        </w:rPr>
        <w:t>Перечень многоквартирных домов, подлежащих капитальному ремонту</w:t>
      </w:r>
    </w:p>
    <w:p w:rsidR="00227A16" w:rsidRPr="009007EB" w:rsidRDefault="00227A16" w:rsidP="001B5D6E">
      <w:pPr>
        <w:shd w:val="clear" w:color="auto" w:fill="FFFFFF"/>
        <w:jc w:val="center"/>
        <w:rPr>
          <w:sz w:val="28"/>
          <w:szCs w:val="28"/>
        </w:rPr>
      </w:pPr>
    </w:p>
    <w:p w:rsidR="00227A16" w:rsidRPr="00FB7393" w:rsidRDefault="00227A16" w:rsidP="00FB7393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ind w:left="-540" w:firstLine="7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B7393">
        <w:rPr>
          <w:rFonts w:ascii="Times New Roman" w:hAnsi="Times New Roman" w:cs="Times New Roman"/>
          <w:color w:val="auto"/>
          <w:sz w:val="24"/>
          <w:szCs w:val="24"/>
        </w:rPr>
        <w:t>В рамках реализации краткосрочного плана в 2017-2019 годы запланировано проведение капитального ремонта 1</w:t>
      </w:r>
      <w:r w:rsidRPr="00FB739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B7393">
        <w:rPr>
          <w:rFonts w:ascii="Times New Roman" w:hAnsi="Times New Roman" w:cs="Times New Roman"/>
          <w:color w:val="auto"/>
          <w:sz w:val="24"/>
          <w:szCs w:val="24"/>
        </w:rPr>
        <w:t>многоквартирного дома.</w:t>
      </w:r>
    </w:p>
    <w:p w:rsidR="00227A16" w:rsidRPr="00FB7393" w:rsidRDefault="00227A16" w:rsidP="00FB7393">
      <w:pPr>
        <w:shd w:val="clear" w:color="auto" w:fill="FFFFFF"/>
        <w:ind w:left="-540" w:right="34" w:firstLine="720"/>
        <w:jc w:val="both"/>
        <w:rPr>
          <w:sz w:val="24"/>
          <w:szCs w:val="24"/>
        </w:rPr>
      </w:pPr>
      <w:r w:rsidRPr="00FB7393">
        <w:rPr>
          <w:spacing w:val="-1"/>
          <w:sz w:val="24"/>
          <w:szCs w:val="24"/>
        </w:rPr>
        <w:t xml:space="preserve">Перечень многоквартирных домов, подлежащих капитальному ремонту </w:t>
      </w:r>
      <w:r w:rsidRPr="00FB7393">
        <w:rPr>
          <w:sz w:val="24"/>
          <w:szCs w:val="24"/>
        </w:rPr>
        <w:t>в рамках реализации краткосрочного плана, приведен в приложении №1.</w:t>
      </w:r>
    </w:p>
    <w:p w:rsidR="00227A16" w:rsidRPr="009007EB" w:rsidRDefault="00227A16" w:rsidP="001B5D6E">
      <w:pPr>
        <w:shd w:val="clear" w:color="auto" w:fill="FFFFFF"/>
        <w:ind w:left="24" w:right="34" w:firstLine="696"/>
        <w:jc w:val="both"/>
      </w:pPr>
      <w:r w:rsidRPr="009007EB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 xml:space="preserve">Перечень и планируемая стоимость услуг и (или) работ </w:t>
      </w:r>
      <w:r w:rsidRPr="009007EB">
        <w:rPr>
          <w:spacing w:val="-2"/>
          <w:sz w:val="28"/>
          <w:szCs w:val="28"/>
        </w:rPr>
        <w:t>по капитальному ремонту общего имущества в многоквартирном доме</w:t>
      </w:r>
    </w:p>
    <w:p w:rsidR="00227A16" w:rsidRDefault="00227A16" w:rsidP="00FD4A1F">
      <w:pPr>
        <w:jc w:val="both"/>
        <w:rPr>
          <w:sz w:val="28"/>
          <w:szCs w:val="28"/>
        </w:rPr>
      </w:pPr>
    </w:p>
    <w:p w:rsidR="00227A16" w:rsidRPr="00FB7393" w:rsidRDefault="00227A16" w:rsidP="00FB7393">
      <w:pPr>
        <w:ind w:left="-540" w:right="-15" w:firstLine="720"/>
        <w:jc w:val="both"/>
        <w:rPr>
          <w:sz w:val="24"/>
          <w:szCs w:val="24"/>
        </w:rPr>
      </w:pPr>
      <w:r w:rsidRPr="00FB7393">
        <w:rPr>
          <w:sz w:val="24"/>
          <w:szCs w:val="24"/>
        </w:rPr>
        <w:t>Перечень услуг и (или) работ по капитальному ремонту общего имущества в многоквартирном доме, оказание и (или) выполнение которых определен статьей 166 Жилищного кодекса Российской Федерации, а также статьей 17 Закона Брянской области от 11 июня 2013 года № 40-З (ред. от 06 марта 2014 года №12-З, от 05.02.2015 №8-З, от 07.12.2015 №133-З) «Об организации капитального ремонта общего имущества в многоквартирных домах, расположенных на территории Брянской области».</w:t>
      </w:r>
    </w:p>
    <w:p w:rsidR="00227A16" w:rsidRPr="00FB7393" w:rsidRDefault="00227A16" w:rsidP="00FB7393">
      <w:pPr>
        <w:ind w:left="-540" w:right="-15" w:firstLine="720"/>
        <w:jc w:val="both"/>
        <w:rPr>
          <w:sz w:val="24"/>
          <w:szCs w:val="24"/>
        </w:rPr>
      </w:pPr>
      <w:r w:rsidRPr="00FB7393">
        <w:rPr>
          <w:sz w:val="24"/>
          <w:szCs w:val="24"/>
        </w:rPr>
        <w:t>Планируемая стоимость услуг и (или) работ по капитальному ремонту общего имущества в многоквартирном доме определялась в краткосрочных планах реализации региональной программы с учетом нормативной (предельной) стоимости проведения капитального ремонта многоквартирных домов, установленной  в региональной программе.</w:t>
      </w:r>
    </w:p>
    <w:p w:rsidR="00227A16" w:rsidRPr="00FB7393" w:rsidRDefault="00227A16" w:rsidP="00FB7393">
      <w:pPr>
        <w:tabs>
          <w:tab w:val="left" w:pos="1080"/>
        </w:tabs>
        <w:ind w:left="-540" w:right="-15" w:firstLine="720"/>
        <w:jc w:val="both"/>
        <w:rPr>
          <w:sz w:val="24"/>
          <w:szCs w:val="24"/>
        </w:rPr>
      </w:pPr>
      <w:r w:rsidRPr="00FB7393">
        <w:rPr>
          <w:sz w:val="24"/>
          <w:szCs w:val="24"/>
        </w:rPr>
        <w:t>Перечень многоквартирных домов, включенных в краткосрочный план, с указанием  видов и стоимости услуг и (или) работ по капитальному ремонту приведен в приложении №2 к краткосрочному плану.</w:t>
      </w:r>
    </w:p>
    <w:sectPr w:rsidR="00227A16" w:rsidRPr="00FB7393" w:rsidSect="003E1BAA">
      <w:pgSz w:w="11909" w:h="16834"/>
      <w:pgMar w:top="1135" w:right="658" w:bottom="720" w:left="190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934F4"/>
    <w:multiLevelType w:val="singleLevel"/>
    <w:tmpl w:val="857683E6"/>
    <w:lvl w:ilvl="0">
      <w:start w:val="1"/>
      <w:numFmt w:val="decimal"/>
      <w:lvlText w:val="%1)"/>
      <w:legacy w:legacy="1" w:legacySpace="0" w:legacyIndent="773"/>
      <w:lvlJc w:val="left"/>
      <w:rPr>
        <w:rFonts w:ascii="Times New Roman" w:hAnsi="Times New Roman" w:hint="default"/>
      </w:rPr>
    </w:lvl>
  </w:abstractNum>
  <w:abstractNum w:abstractNumId="1">
    <w:nsid w:val="113E200E"/>
    <w:multiLevelType w:val="hybridMultilevel"/>
    <w:tmpl w:val="766EDF74"/>
    <w:lvl w:ilvl="0" w:tplc="D3B0C420">
      <w:start w:val="3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D6E"/>
    <w:rsid w:val="00034C9C"/>
    <w:rsid w:val="0003604F"/>
    <w:rsid w:val="00036303"/>
    <w:rsid w:val="00041105"/>
    <w:rsid w:val="00042420"/>
    <w:rsid w:val="000651A9"/>
    <w:rsid w:val="00074973"/>
    <w:rsid w:val="000A6482"/>
    <w:rsid w:val="000B6F07"/>
    <w:rsid w:val="000C3C31"/>
    <w:rsid w:val="00101F45"/>
    <w:rsid w:val="0010373D"/>
    <w:rsid w:val="00110AC5"/>
    <w:rsid w:val="00116956"/>
    <w:rsid w:val="00136B9E"/>
    <w:rsid w:val="00137819"/>
    <w:rsid w:val="001427F4"/>
    <w:rsid w:val="001A17DE"/>
    <w:rsid w:val="001B5D6E"/>
    <w:rsid w:val="001C291A"/>
    <w:rsid w:val="001C40E6"/>
    <w:rsid w:val="001C7378"/>
    <w:rsid w:val="001E56BB"/>
    <w:rsid w:val="001F7F9D"/>
    <w:rsid w:val="00205F65"/>
    <w:rsid w:val="00210A52"/>
    <w:rsid w:val="00224B25"/>
    <w:rsid w:val="00225DDD"/>
    <w:rsid w:val="00227A16"/>
    <w:rsid w:val="00256A0D"/>
    <w:rsid w:val="00266D4B"/>
    <w:rsid w:val="0029292D"/>
    <w:rsid w:val="002A11FB"/>
    <w:rsid w:val="002B0A0E"/>
    <w:rsid w:val="002B2FD4"/>
    <w:rsid w:val="002C7DDD"/>
    <w:rsid w:val="002D299F"/>
    <w:rsid w:val="002E2B5C"/>
    <w:rsid w:val="002E6B6D"/>
    <w:rsid w:val="00300549"/>
    <w:rsid w:val="00344DEF"/>
    <w:rsid w:val="0035646A"/>
    <w:rsid w:val="003668B9"/>
    <w:rsid w:val="00383177"/>
    <w:rsid w:val="003B4C83"/>
    <w:rsid w:val="003C2AAD"/>
    <w:rsid w:val="003E105E"/>
    <w:rsid w:val="003E1BAA"/>
    <w:rsid w:val="0043469E"/>
    <w:rsid w:val="00441A5F"/>
    <w:rsid w:val="00443502"/>
    <w:rsid w:val="00453785"/>
    <w:rsid w:val="00472D8B"/>
    <w:rsid w:val="00475953"/>
    <w:rsid w:val="00494497"/>
    <w:rsid w:val="004A05E0"/>
    <w:rsid w:val="004A1970"/>
    <w:rsid w:val="004D593F"/>
    <w:rsid w:val="004D5EF8"/>
    <w:rsid w:val="004F71F4"/>
    <w:rsid w:val="005215FB"/>
    <w:rsid w:val="005300F8"/>
    <w:rsid w:val="005659B7"/>
    <w:rsid w:val="00585504"/>
    <w:rsid w:val="00585C48"/>
    <w:rsid w:val="00585F20"/>
    <w:rsid w:val="005B31AE"/>
    <w:rsid w:val="005B37BF"/>
    <w:rsid w:val="005D3F9E"/>
    <w:rsid w:val="005D67F2"/>
    <w:rsid w:val="0061669E"/>
    <w:rsid w:val="00636554"/>
    <w:rsid w:val="00676524"/>
    <w:rsid w:val="00692A47"/>
    <w:rsid w:val="00694DA1"/>
    <w:rsid w:val="006B6487"/>
    <w:rsid w:val="006D4821"/>
    <w:rsid w:val="00706765"/>
    <w:rsid w:val="00725ABC"/>
    <w:rsid w:val="00726809"/>
    <w:rsid w:val="0073356E"/>
    <w:rsid w:val="00756A90"/>
    <w:rsid w:val="00757FFC"/>
    <w:rsid w:val="00762581"/>
    <w:rsid w:val="0077641B"/>
    <w:rsid w:val="007A050C"/>
    <w:rsid w:val="007C189E"/>
    <w:rsid w:val="007C7F63"/>
    <w:rsid w:val="007D3D6B"/>
    <w:rsid w:val="007F4B1A"/>
    <w:rsid w:val="00813146"/>
    <w:rsid w:val="00893426"/>
    <w:rsid w:val="008A7683"/>
    <w:rsid w:val="008C3D41"/>
    <w:rsid w:val="008C4AA4"/>
    <w:rsid w:val="008D050E"/>
    <w:rsid w:val="009007EB"/>
    <w:rsid w:val="009026CC"/>
    <w:rsid w:val="009240BB"/>
    <w:rsid w:val="009553C3"/>
    <w:rsid w:val="0095739F"/>
    <w:rsid w:val="00961C59"/>
    <w:rsid w:val="0096520D"/>
    <w:rsid w:val="009662CA"/>
    <w:rsid w:val="009719DA"/>
    <w:rsid w:val="00971C25"/>
    <w:rsid w:val="00976EB8"/>
    <w:rsid w:val="00981C30"/>
    <w:rsid w:val="00A00355"/>
    <w:rsid w:val="00A02014"/>
    <w:rsid w:val="00A32E26"/>
    <w:rsid w:val="00A4530C"/>
    <w:rsid w:val="00A55FBA"/>
    <w:rsid w:val="00A72C4D"/>
    <w:rsid w:val="00A82283"/>
    <w:rsid w:val="00A860A4"/>
    <w:rsid w:val="00A862D9"/>
    <w:rsid w:val="00A86D55"/>
    <w:rsid w:val="00AA7FF4"/>
    <w:rsid w:val="00B12B66"/>
    <w:rsid w:val="00B17A94"/>
    <w:rsid w:val="00B337EA"/>
    <w:rsid w:val="00B57A65"/>
    <w:rsid w:val="00B65545"/>
    <w:rsid w:val="00B97CC9"/>
    <w:rsid w:val="00BC10B0"/>
    <w:rsid w:val="00C443EC"/>
    <w:rsid w:val="00CB571A"/>
    <w:rsid w:val="00CD02F4"/>
    <w:rsid w:val="00CF3877"/>
    <w:rsid w:val="00CF4389"/>
    <w:rsid w:val="00D14FAA"/>
    <w:rsid w:val="00D16B2F"/>
    <w:rsid w:val="00D17117"/>
    <w:rsid w:val="00D838AE"/>
    <w:rsid w:val="00D84824"/>
    <w:rsid w:val="00DC3547"/>
    <w:rsid w:val="00DC5C52"/>
    <w:rsid w:val="00DC7941"/>
    <w:rsid w:val="00DE0CBD"/>
    <w:rsid w:val="00DE2C20"/>
    <w:rsid w:val="00DF0406"/>
    <w:rsid w:val="00DF0DB5"/>
    <w:rsid w:val="00DF7732"/>
    <w:rsid w:val="00E12D0F"/>
    <w:rsid w:val="00E25B98"/>
    <w:rsid w:val="00E4102D"/>
    <w:rsid w:val="00E43B48"/>
    <w:rsid w:val="00E476C3"/>
    <w:rsid w:val="00E70F3C"/>
    <w:rsid w:val="00E96A13"/>
    <w:rsid w:val="00EA2B8D"/>
    <w:rsid w:val="00EA6F27"/>
    <w:rsid w:val="00EA7C20"/>
    <w:rsid w:val="00EB275E"/>
    <w:rsid w:val="00EE08C8"/>
    <w:rsid w:val="00EF5AA0"/>
    <w:rsid w:val="00F153E0"/>
    <w:rsid w:val="00F30306"/>
    <w:rsid w:val="00F577BD"/>
    <w:rsid w:val="00F760CE"/>
    <w:rsid w:val="00F80109"/>
    <w:rsid w:val="00FB7393"/>
    <w:rsid w:val="00FD4A1F"/>
    <w:rsid w:val="00FD4C8B"/>
    <w:rsid w:val="00FE4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D6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uiPriority w:val="99"/>
    <w:rsid w:val="001B5D6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720"/>
    </w:pPr>
    <w:rPr>
      <w:rFonts w:eastAsia="Times New Roman" w:cs="Calibri"/>
      <w:color w:val="000000"/>
      <w:u w:color="000000"/>
    </w:rPr>
  </w:style>
  <w:style w:type="paragraph" w:customStyle="1" w:styleId="a">
    <w:name w:val="Знак"/>
    <w:basedOn w:val="Normal"/>
    <w:uiPriority w:val="99"/>
    <w:rsid w:val="00137819"/>
    <w:pPr>
      <w:autoSpaceDE/>
      <w:autoSpaceDN/>
      <w:spacing w:after="160" w:line="240" w:lineRule="exact"/>
      <w:jc w:val="right"/>
    </w:pPr>
    <w:rPr>
      <w:rFonts w:eastAsia="Calibri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25A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6A13"/>
    <w:rPr>
      <w:rFonts w:ascii="Times New Roman" w:hAnsi="Times New Roman" w:cs="Times New Roman"/>
      <w:sz w:val="2"/>
      <w:szCs w:val="2"/>
    </w:rPr>
  </w:style>
  <w:style w:type="character" w:styleId="Hyperlink">
    <w:name w:val="Hyperlink"/>
    <w:basedOn w:val="DefaultParagraphFont"/>
    <w:uiPriority w:val="99"/>
    <w:rsid w:val="00FD4A1F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78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525</Words>
  <Characters>2998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к  постановлению администрации Унечского района</dc:title>
  <dc:subject/>
  <dc:creator>Andrey</dc:creator>
  <cp:keywords/>
  <dc:description/>
  <cp:lastModifiedBy>Лукашова Н.Н.</cp:lastModifiedBy>
  <cp:revision>3</cp:revision>
  <cp:lastPrinted>2017-07-20T07:54:00Z</cp:lastPrinted>
  <dcterms:created xsi:type="dcterms:W3CDTF">2017-06-15T09:33:00Z</dcterms:created>
  <dcterms:modified xsi:type="dcterms:W3CDTF">2017-07-20T07:54:00Z</dcterms:modified>
</cp:coreProperties>
</file>